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1E07BB7" w:rsidR="00C44B8B" w:rsidRPr="0052681C" w:rsidRDefault="003C062C" w:rsidP="00CD7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70B1">
              <w:rPr>
                <w:b/>
                <w:sz w:val="26"/>
                <w:szCs w:val="26"/>
              </w:rPr>
              <w:t>2</w:t>
            </w:r>
            <w:r w:rsidR="00CD7528">
              <w:rPr>
                <w:b/>
                <w:sz w:val="26"/>
                <w:szCs w:val="26"/>
              </w:rPr>
              <w:t>51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D58A877" w:rsidR="00C44B8B" w:rsidRPr="0052681C" w:rsidRDefault="003C06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2298648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1E2A713B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70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4F68B" w14:textId="77777777" w:rsidR="00A270B1" w:rsidRDefault="00A270B1" w:rsidP="00A270B1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8CDE4C3" w14:textId="77777777" w:rsidR="00C12BC9" w:rsidRDefault="00C12BC9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DCDFCC8" w14:textId="195494A8" w:rsidR="00C12BC9" w:rsidRDefault="00C12BC9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CD7B331" wp14:editId="5A02478D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04C54" w14:textId="080DD938" w:rsidR="00A270B1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3F4696EC" w14:textId="77777777" w:rsidR="00A270B1" w:rsidRPr="00610D22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70B1" w:rsidRPr="00C12BC9" w14:paraId="54BBD19B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490BA45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A270B1" w:rsidRPr="00C12BC9" w14:paraId="417C49FA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58DEAD71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71B09D04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70B1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5BF239D8" w:rsidR="00A270B1" w:rsidRPr="00C12BC9" w:rsidRDefault="00A270B1" w:rsidP="007A39FE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44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0253BF13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1D5DCCB" w14:textId="77777777" w:rsidR="00A61E45" w:rsidRDefault="00A61E45" w:rsidP="00A61E4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844DFC" w14:textId="77777777" w:rsidR="00A61E45" w:rsidRPr="00612811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B09F27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D67682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8D1CD1" w14:textId="77777777" w:rsidR="00A61E45" w:rsidRPr="0026458C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972B42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6358B1" w14:textId="4B339CAF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D554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4E76B6" w14:textId="51D47485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55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2CFA0F" w14:textId="7A43BF02" w:rsidR="00A61E45" w:rsidRPr="004C22DB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55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81F867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235113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EA0E95" w14:textId="6CAF0D23" w:rsidR="00A61E45" w:rsidRPr="009E2E20" w:rsidRDefault="00A61E45" w:rsidP="00A61E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D554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33E4B50" w14:textId="77777777" w:rsidR="00A61E45" w:rsidRPr="00FB7AEF" w:rsidRDefault="00A61E45" w:rsidP="00A61E4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A623B36" w14:textId="42065D4A" w:rsidR="00A270B1" w:rsidRDefault="00A61E45" w:rsidP="00A270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270B1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30B1A80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04722B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19CDB60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998C02E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115112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5FE765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47D6C0" w14:textId="653CEEF2" w:rsidR="000D5542" w:rsidRPr="00DE1E0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4EE28BE1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1D036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17E63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E70852" w14:textId="77777777" w:rsidR="00A61E45" w:rsidRPr="00612811" w:rsidRDefault="00A61E45" w:rsidP="00A61E4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370ACE" w14:textId="77777777" w:rsidR="00A61E45" w:rsidRDefault="00A61E45" w:rsidP="00A61E4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A65295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BAFE7C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EC1CB83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A95327" w14:textId="77777777" w:rsidR="00A61E45" w:rsidRPr="00DE1E02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9E7F507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B0031B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73FC6D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A79E5D" w14:textId="77777777" w:rsidR="00A61E45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733B89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BFEA63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8F95DB" w14:textId="77777777" w:rsidR="00A61E45" w:rsidRPr="00612811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4CDC0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105F466" w14:textId="77777777" w:rsidR="00A61E45" w:rsidRPr="00530F83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7DC8FE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948D3F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C9D" w14:textId="77777777" w:rsidR="00A61E45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F1CCBC1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EC160FD" w14:textId="77777777" w:rsidR="00A61E45" w:rsidRPr="00530F83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B29463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F388F0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D9130A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3BC34C9" w14:textId="77777777" w:rsidR="00A61E45" w:rsidRPr="00530F83" w:rsidRDefault="00A61E45" w:rsidP="00A61E4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641C7CD" w14:textId="77777777" w:rsidR="00A61E45" w:rsidRPr="00F64478" w:rsidRDefault="00A61E45" w:rsidP="00A61E4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49AF9EF" w14:textId="77777777" w:rsidR="00A61E45" w:rsidRDefault="00A61E45" w:rsidP="00A61E4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732655" w14:textId="77777777" w:rsidR="00A61E45" w:rsidRPr="00BB6EA4" w:rsidRDefault="00A61E45" w:rsidP="00A61E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9262EC" w14:textId="67E70888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554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E9BB9E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F8BF8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96E68" w14:textId="77777777" w:rsidR="00A61E45" w:rsidRDefault="00A61E45" w:rsidP="00A61E45">
      <w:pPr>
        <w:rPr>
          <w:sz w:val="26"/>
          <w:szCs w:val="26"/>
        </w:rPr>
      </w:pPr>
    </w:p>
    <w:p w14:paraId="064D3FEF" w14:textId="77777777" w:rsidR="00A61E45" w:rsidRDefault="00A61E45" w:rsidP="00A61E45">
      <w:pPr>
        <w:rPr>
          <w:sz w:val="26"/>
          <w:szCs w:val="26"/>
        </w:rPr>
      </w:pPr>
    </w:p>
    <w:p w14:paraId="5C9A777C" w14:textId="77777777" w:rsidR="00A61E45" w:rsidRDefault="00A61E45" w:rsidP="00A61E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E6AAB6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82FD9B7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C013E7" w14:textId="77777777" w:rsidR="00A61E45" w:rsidRPr="00612811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A61E45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A61E45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E3EB0" w14:textId="77777777" w:rsidR="007A19BF" w:rsidRDefault="007A19BF">
      <w:r>
        <w:separator/>
      </w:r>
    </w:p>
  </w:endnote>
  <w:endnote w:type="continuationSeparator" w:id="0">
    <w:p w14:paraId="58458FA5" w14:textId="77777777" w:rsidR="007A19BF" w:rsidRDefault="007A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D897B" w14:textId="77777777" w:rsidR="007A19BF" w:rsidRDefault="007A19BF">
      <w:r>
        <w:separator/>
      </w:r>
    </w:p>
  </w:footnote>
  <w:footnote w:type="continuationSeparator" w:id="0">
    <w:p w14:paraId="0C6756E0" w14:textId="77777777" w:rsidR="007A19BF" w:rsidRDefault="007A1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554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95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9BF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0B1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74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A07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52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895475BC-D958-4344-9C10-8CC140F6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CD85-82B1-49CE-87CC-338184DF0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E3C72-17EE-4F52-9B10-89DDDC9E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2016-10-04T08:11:00Z</dcterms:created>
  <dcterms:modified xsi:type="dcterms:W3CDTF">2018-09-26T08:26:00Z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